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DUFFIELD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Carlton, Nottinghamshire.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4876" w:rsidRDefault="00E74876" w:rsidP="00E748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E74876" w:rsidRDefault="00E74876" w:rsidP="00E748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74876" w:rsidRDefault="00E74876" w:rsidP="00E748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</w:t>
      </w:r>
      <w:r>
        <w:rPr>
          <w:rFonts w:ascii="Times New Roman" w:hAnsi="Times New Roman" w:cs="Times New Roman"/>
          <w:sz w:val="24"/>
          <w:szCs w:val="24"/>
        </w:rPr>
        <w:t>-60)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 lands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Clifford(q.v.).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21-46)</w:t>
      </w: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412F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4D412F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</w:p>
    <w:p w:rsidR="00E74876" w:rsidRPr="004D412F" w:rsidRDefault="00E74876" w:rsidP="004D41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E74876" w:rsidRPr="004D4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12F" w:rsidRDefault="004D412F" w:rsidP="00564E3C">
      <w:pPr>
        <w:spacing w:after="0" w:line="240" w:lineRule="auto"/>
      </w:pPr>
      <w:r>
        <w:separator/>
      </w:r>
    </w:p>
  </w:endnote>
  <w:endnote w:type="continuationSeparator" w:id="0">
    <w:p w:rsidR="004D412F" w:rsidRDefault="004D412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74876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12F" w:rsidRDefault="004D412F" w:rsidP="00564E3C">
      <w:pPr>
        <w:spacing w:after="0" w:line="240" w:lineRule="auto"/>
      </w:pPr>
      <w:r>
        <w:separator/>
      </w:r>
    </w:p>
  </w:footnote>
  <w:footnote w:type="continuationSeparator" w:id="0">
    <w:p w:rsidR="004D412F" w:rsidRDefault="004D412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12F"/>
    <w:rsid w:val="00372DC6"/>
    <w:rsid w:val="004D412F"/>
    <w:rsid w:val="00564E3C"/>
    <w:rsid w:val="0064591D"/>
    <w:rsid w:val="00DD5B8A"/>
    <w:rsid w:val="00E74876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02934"/>
  <w15:chartTrackingRefBased/>
  <w15:docId w15:val="{97CC1200-CB7E-48EF-B31D-6D16BC63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D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2015-10-14T20:37:00Z</dcterms:created>
  <dcterms:modified xsi:type="dcterms:W3CDTF">2016-01-28T09:03:00Z</dcterms:modified>
</cp:coreProperties>
</file>